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8"/>
      </w:tblGrid>
      <w:tr w:rsidR="00665B4E" w:rsidTr="00AE5902">
        <w:trPr>
          <w:trHeight w:hRule="exact" w:val="1928"/>
        </w:trPr>
        <w:tc>
          <w:tcPr>
            <w:tcW w:w="9854" w:type="dxa"/>
            <w:gridSpan w:val="5"/>
          </w:tcPr>
          <w:p w:rsidR="00665B4E" w:rsidRPr="00AE5902" w:rsidRDefault="00665B4E" w:rsidP="00F6186F">
            <w:pPr>
              <w:jc w:val="center"/>
              <w:rPr>
                <w:caps/>
              </w:rPr>
            </w:pPr>
            <w:bookmarkStart w:id="0" w:name="_GoBack"/>
            <w:bookmarkEnd w:id="0"/>
            <w:r w:rsidRPr="0087273A">
              <w:rPr>
                <w:caps/>
              </w:rPr>
              <w:t>Российская Федерация</w:t>
            </w:r>
          </w:p>
          <w:p w:rsidR="00665B4E" w:rsidRPr="00AE5902" w:rsidRDefault="00665B4E" w:rsidP="00F6186F">
            <w:pPr>
              <w:jc w:val="center"/>
              <w:rPr>
                <w:caps/>
              </w:rPr>
            </w:pPr>
            <w:r w:rsidRPr="0087273A">
              <w:rPr>
                <w:caps/>
              </w:rPr>
              <w:t>Иркутская область</w:t>
            </w:r>
            <w:r w:rsidR="00AE5902" w:rsidRPr="00AE5902">
              <w:rPr>
                <w:caps/>
              </w:rPr>
              <w:br/>
            </w:r>
            <w:r w:rsidR="00AE5902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87273A" w:rsidRDefault="00C53F40" w:rsidP="00F6186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>
                      <wp:extent cx="535940" cy="668020"/>
                      <wp:effectExtent l="12700" t="16510" r="13335" b="10795"/>
                      <wp:docPr id="29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30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FXyr8A&#10;AADbAAAADwAAAGRycy9kb3ducmV2LnhtbERPzYrCMBC+C75DGGEvoqkKi1ajVMFFBA9WH2BoxrbY&#10;TEoTbfXpzUHY48f3v9p0phJPalxpWcFkHIEgzqwuOVdwvexHcxDOI2usLJOCFznYrPu9Fcbatnym&#10;Z+pzEULYxaig8L6OpXRZQQbd2NbEgbvZxqAPsMmlbrAN4aaS0yj6lQZLDg0F1rQrKLunD6MgoXTx&#10;5npvjsm2HZ50mZ6ufy+lfgZdsgThqfP/4q/7oBXMwvrwJfwAuf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EVfKvwAAANsAAAAPAAAAAAAAAAAAAAAAAJgCAABkcnMvZG93bnJl&#10;di54bWxQSwUGAAAAAAQABAD1AAAAhAMAAAAA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M4HsQA&#10;AADbAAAADwAAAGRycy9kb3ducmV2LnhtbESPS2vDMBCE74X8B7GB3BrZLi6JG8UkhkLaW/M49LZY&#10;W9vUWhlLfuTfV4VCj8PMfMPs8tm0YqTeNZYVxOsIBHFpdcOVguvl9XEDwnlkja1lUnAnB/l+8bDD&#10;TNuJP2g8+0oECLsMFdTed5mUrqzJoFvbjjh4X7Y36IPsK6l7nALctDKJomdpsOGwUGNHRU3l93kw&#10;CqY3uk+JvsnNsXhPx+EzHbbXVKnVcj68gPA0+//wX/ukFTzF8Psl/A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zOB7EAAAA2wAAAA8AAAAAAAAAAAAAAAAAmAIAAGRycy9k&#10;b3ducmV2LnhtbFBLBQYAAAAABAAEAPUAAACJAwAAAAA=&#10;" path="m,1440r1389,l1389,,,,,1440r,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vQi8MA&#10;AADbAAAADwAAAGRycy9kb3ducmV2LnhtbESPQWvCQBSE7wX/w/IEb3VjpEWjq4giCD017cXbI/vM&#10;RrNvY3bV6K/vCkKPw8x8w8yXna3FlVpfOVYwGiYgiAunKy4V/P5s3ycgfEDWWDsmBXfysFz03uaY&#10;aXfjb7rmoRQRwj5DBSaEJpPSF4Ys+qFriKN3cK3FEGVbSt3iLcJtLdMk+ZQWK44LBhtaGypO+cUq&#10;yNNz+vXYmMvWoS0+Dt30uNtPlRr0u9UMRKAu/Idf7Z1WME7h+SX+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vQi8MAAADbAAAADwAAAAAAAAAAAAAAAACYAgAAZHJzL2Rv&#10;d25yZXYueG1sUEsFBgAAAAAEAAQA9QAAAIgDAAAAAA==&#10;" path="m3020,r392,l2242,1326r598,-2l1185,3195r646,l395,4833,,4833,1223,3448r-648,l2233,1563r-598,l3020,r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eXvsMA&#10;AADbAAAADwAAAGRycy9kb3ducmV2LnhtbESPwWrDMBBE74X8g9hCbrXcGkpxrIQ44JJLA03zAVtr&#10;Y5lYK2PJsfP3VSGQ4zAzb5hiM9tOXGnwrWMFr0kKgrh2uuVGwemnevkA4QOyxs4xKbiRh8168VRg&#10;rt3E33Q9hkZECPscFZgQ+lxKXxuy6BPXE0fv7AaLIcqhkXrAKcJtJ9/S9F1abDkuGOxpZ6i+HEer&#10;4OswHcJpvJVlWn3+1nwuu2xrlFo+z9sViEBzeITv7b1WkGXw/yX+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eXvsMAAADbAAAADwAAAAAAAAAAAAAAAACYAgAAZHJzL2Rv&#10;d25yZXYueG1sUEsFBgAAAAAEAAQA9QAAAIg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rEMIA&#10;AADbAAAADwAAAGRycy9kb3ducmV2LnhtbESPQYvCMBSE7wv+h/AEL6Kpq4hWo4iw4B63evD4aJ5N&#10;sXmpSdT6783Cwh6HmfmGWW8724gH+VA7VjAZZyCIS6drrhScjl+jBYgQkTU2jknBiwJsN72PNeba&#10;PfmHHkWsRIJwyFGBibHNpQylIYth7Fri5F2ctxiT9JXUHp8Jbhv5mWVzabHmtGCwpb2h8lrcrYKl&#10;u3k7rcwFz/di9z2ph+fZfqjUoN/tViAidfE//Nc+aAXTGfx+ST9Ab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qGsQwgAAANsAAAAPAAAAAAAAAAAAAAAAAJgCAABkcnMvZG93&#10;bnJldi54bWxQSwUGAAAAAAQABAD1AAAAhwMAAAAA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y2sEA&#10;AADbAAAADwAAAGRycy9kb3ducmV2LnhtbESPS4sCMRCE78L+h9ALe9PMKoo7TpRFEfYi+Np7M+l5&#10;4KQTJ1HHf28EwWNRVV9R2aIzjbhS62vLCr4HCQji3OqaSwXHw7o/BeEDssbGMim4k4fF/KOXYart&#10;jXd03YdSRAj7FBVUIbhUSp9XZNAPrCOOXmFbgyHKtpS6xVuEm0YOk2QiDdYcFyp0tKwoP+0vRsFF&#10;Nxu32p5DMuyWqIv65995rdTXZ/c7AxGoC+/wq/2nFYzG8PwSf4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g8trBAAAA2wAAAA8AAAAAAAAAAAAAAAAAmAIAAGRycy9kb3du&#10;cmV2LnhtbFBLBQYAAAAABAAEAPUAAACG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u+vcUA&#10;AADbAAAADwAAAGRycy9kb3ducmV2LnhtbESPQWvCQBSE7wX/w/KEXkrdtIKt0TWElkDrzVTQ4yP7&#10;TILZtyG70TS/vlsQPA4z8w2zTgbTiAt1rras4GUWgSAurK65VLD/yZ7fQTiPrLGxTAp+yUGymTys&#10;Mdb2yju65L4UAcIuRgWV920spSsqMuhmtiUO3sl2Bn2QXSl1h9cAN418jaKFNFhzWKiwpY+KinPe&#10;GwX2O2v2n8eUD8v+ab4dzSjfdqNSj9MhXYHwNPh7+Nb+0grmC/j/En6A3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2769xQAAANsAAAAPAAAAAAAAAAAAAAAAAJgCAABkcnMv&#10;ZG93bnJldi54bWxQSwUGAAAAAAQABAD1AAAAigMAAAAA&#10;" path="m10,23r3,-2l15,21r2,-1l19,18r1,-1l20,16r2,-3l22,10r,-2l20,5r,-1l19,3,17,1,15,,13,,10,,9,,6,,4,1,3,3,2,4,,5,,8r,2l,13r,3l2,17r1,1l4,20r2,1l9,21r1,2l10,23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KDj8MA&#10;AADbAAAADwAAAGRycy9kb3ducmV2LnhtbESPQWvCQBSE74X+h+UVeim6qRYboquIEPBo0x56fGSf&#10;2WD2vZDdxvTfu0Khx2FmvmE2u8l3aqQhtMIGXucZKOJabMuNga/PcpaDChHZYidMBn4pwG77+LDB&#10;wsqVP2isYqMShEOBBlyMfaF1qB15DHPpiZN3lsFjTHJotB3wmuC+04ssW2mPLacFhz0dHNWX6scb&#10;qMtRvJOX/LQvq7Hs8u/V8U2MeX6a9mtQkab4H/5rH62B5Tvcv6Qfo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KDj8MAAADbAAAADwAAAAAAAAAAAAAAAACYAgAAZHJzL2Rv&#10;d25yZXYueG1sUEsFBgAAAAAEAAQA9QAAAIgDAAAAAA==&#10;" path="m,29r6,1l10,30r6,2l21,32r4,l31,32r5,-2l41,30,39,29,38,27r,-1l36,23,35,19,33,16,32,13,31,11,29,9,28,7,26,6,25,3,22,1,19,,18,,16,r,l15,,13,,12,1r-2,l10,1,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L8A&#10;AADbAAAADwAAAGRycy9kb3ducmV2LnhtbERP3WrCMBS+F3yHcATvNLWTbnRGEZeJV8K6PcChObbF&#10;5iQ0UevbLxeDXX58/5vdaHtxpyF0jhWslhkI4tqZjhsFP9+fizcQISIb7B2TgicF2G2nkw2Wxj34&#10;i+5VbEQK4VCigjZGX0oZ6pYshqXzxIm7uMFiTHBopBnwkcJtL/MsK6TFjlNDi54OLdXX6mYVRF+c&#10;j8W6v+UfejVqnWv56rVS89m4fwcRaYz/4j/3ySh4SWPTl/QD5P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nS+8vwAAANsAAAAPAAAAAAAAAAAAAAAAAJgCAABkcnMvZG93bnJl&#10;di54bWxQSwUGAAAAAAQABAD1AAAAhA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hPHMUA&#10;AADbAAAADwAAAGRycy9kb3ducmV2LnhtbESP22rDMBBE3wv5B7GBvjVyGsjFiRxCb7R5Kbl8wGJt&#10;bGNrpVpy4vTro0Chj8PMnGFW69404kytrywrGI8SEMS51RUXCo6H96c5CB+QNTaWScGVPKyzwcMK&#10;U20vvKPzPhQiQtinqKAMwaVS+rwkg35kHXH0TrY1GKJsC6lbvES4aeRzkkylwYrjQomOXkrK631n&#10;FOi3j2+37a5HN500s/qne/3azn6Vehz2myWIQH34D/+1P7WCyQLuX+IP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E8cxQAAANsAAAAPAAAAAAAAAAAAAAAAAJgCAABkcnMv&#10;ZG93bnJldi54bWxQSwUGAAAAAAQABAD1AAAAig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IzVcEA&#10;AADbAAAADwAAAGRycy9kb3ducmV2LnhtbERPy2rCQBTdF/yH4QrdFJ00LSLRUYIguPPRLnR3zVyT&#10;aOZOOjPV5O87C6HLw3nPl51pxJ2cry0reB8nIIgLq2suFXx/rUdTED4ga2wsk4KePCwXg5c5Zto+&#10;eE/3QyhFDGGfoYIqhDaT0hcVGfRj2xJH7mKdwRChK6V2+IjhppFpkkykwZpjQ4UtrSoqbodfoyDt&#10;p1j7Nz5ff04fx61L8x32uVKvwy6fgQjUhX/x073RCj7j+vgl/g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M1XBAAAA2wAAAA8AAAAAAAAAAAAAAAAAmAIAAGRycy9kb3du&#10;cmV2LnhtbFBLBQYAAAAABAAEAPUAAACGAwAAAAA=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uEN8UA&#10;AADbAAAADwAAAGRycy9kb3ducmV2LnhtbESPT2vCQBTE74LfYXmCt7rRlCLRVUSwWIqH+g+8PbLP&#10;JJp9m2a3Gv30rlDwOMzMb5jxtDGluFDtCssK+r0IBHFqdcGZgu1m8TYE4TyyxtIyKbiRg+mk3Rpj&#10;ou2Vf+iy9pkIEHYJKsi9rxIpXZqTQdezFXHwjrY26IOsM6lrvAa4KeUgij6kwYLDQo4VzXNKz+s/&#10;o2D/O1/FJ/d9b9xuG6P+PJRx9KVUt9PMRiA8Nf4V/m8vtYL3Pjy/hB8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+4Q3xQAAANsAAAAPAAAAAAAAAAAAAAAAAJgCAABkcnMv&#10;ZG93bnJldi54bWxQSwUGAAAAAAQABAD1AAAAig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U9/MQA&#10;AADbAAAADwAAAGRycy9kb3ducmV2LnhtbESPT0sDMRTE70K/Q3iF3my2pUrdNi1FKOtFxP4Rents&#10;npvFzcuSxG789kYQehxm5jfMeptsJ67kQ+tYwWxagCCunW65UXA67u+XIEJE1tg5JgU/FGC7Gd2t&#10;sdRu4He6HmIjMoRDiQpMjH0pZagNWQxT1xNn79N5izFL30jtcchw28l5UTxKiy3nBYM9PRuqvw7f&#10;VkF1OfrXj+ppOL2dq4fUWyNxn5SajNNuBSJSirfwf/tFK1jM4e9L/g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lPfzEAAAA2wAAAA8AAAAAAAAAAAAAAAAAmAIAAGRycy9k&#10;b3ducmV2LnhtbFBLBQYAAAAABAAEAPUAAACJAwAAAAA=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8dwMQA&#10;AADbAAAADwAAAGRycy9kb3ducmV2LnhtbESPT4vCMBTE78J+h/AEL7Km/mHRrlEWoSLsQVY97PHZ&#10;vG2LzUtJoq3f3iwIHoeZ+Q2zXHemFjdyvrKsYDxKQBDnVldcKDgds/c5CB+QNdaWScGdPKxXb70l&#10;ptq2/EO3QyhEhLBPUUEZQpNK6fOSDPqRbYij92edwRClK6R22Ea4qeUkST6kwYrjQokNbUrKL4er&#10;UXCuspM8/s7vQ+s0bb8XY71vM6UG/e7rE0SgLrzCz/ZOK5hN4f9L/AF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PHcDEAAAA2wAAAA8AAAAAAAAAAAAAAAAAmAIAAGRycy9k&#10;b3ducmV2LnhtbFBLBQYAAAAABAAEAPUAAACJAwAAAAA=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W6mcYA&#10;AADbAAAADwAAAGRycy9kb3ducmV2LnhtbESPT2vCQBTE70K/w/IKXopuKmJr6iaUglosPfgHen1k&#10;n0ls9m3Irm789l2h4HGYmd8wi7w3jbhQ52rLCp7HCQjiwuqaSwWH/XL0CsJ5ZI2NZVJwJQd59jBY&#10;YKpt4C1ddr4UEcIuRQWV920qpSsqMujGtiWO3tF2Bn2UXSl1hyHCTSMnSTKTBmuOCxW29FFR8bs7&#10;GwVyTWcK30+z+bY5rb4mm/BzfQlKDR/79zcQnnp/D/+3P7WC6RRuX+IPk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W6mcYAAADbAAAADwAAAAAAAAAAAAAAAACYAgAAZHJz&#10;L2Rvd25yZXYueG1sUEsFBgAAAAAEAAQA9QAAAIs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Tr="00F6186F">
        <w:tc>
          <w:tcPr>
            <w:tcW w:w="9854" w:type="dxa"/>
            <w:gridSpan w:val="5"/>
          </w:tcPr>
          <w:p w:rsidR="00665B4E" w:rsidRDefault="009A75C0" w:rsidP="00F6186F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городская дума</w:t>
            </w:r>
            <w:r w:rsidR="00F8408D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A95469">
              <w:rPr>
                <w:b/>
                <w:caps/>
                <w:sz w:val="28"/>
                <w:szCs w:val="28"/>
              </w:rPr>
              <w:t>город</w:t>
            </w:r>
            <w:r w:rsidR="00F8408D">
              <w:rPr>
                <w:b/>
                <w:caps/>
                <w:sz w:val="28"/>
                <w:szCs w:val="28"/>
              </w:rPr>
              <w:t>а</w:t>
            </w:r>
            <w:r w:rsidR="00A95469" w:rsidRPr="00A95469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>
              <w:rPr>
                <w:b/>
                <w:caps/>
                <w:sz w:val="28"/>
                <w:szCs w:val="28"/>
              </w:rPr>
              <w:t>а</w:t>
            </w:r>
            <w:r>
              <w:rPr>
                <w:b/>
                <w:caps/>
                <w:sz w:val="28"/>
                <w:szCs w:val="28"/>
              </w:rPr>
              <w:t xml:space="preserve"> </w:t>
            </w:r>
            <w:r w:rsidR="0029436B">
              <w:rPr>
                <w:b/>
                <w:caps/>
                <w:sz w:val="28"/>
                <w:szCs w:val="28"/>
              </w:rPr>
              <w:t>ВОСЬМОГО</w:t>
            </w:r>
            <w:r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5E6828" w:rsidRDefault="009A75C0" w:rsidP="00F6186F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F6186F">
        <w:trPr>
          <w:trHeight w:hRule="exact" w:val="567"/>
        </w:trPr>
        <w:tc>
          <w:tcPr>
            <w:tcW w:w="467" w:type="dxa"/>
            <w:vAlign w:val="bottom"/>
          </w:tcPr>
          <w:p w:rsidR="00AE6515" w:rsidRPr="003B67BB" w:rsidRDefault="00AE6515" w:rsidP="00F8408D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AE6515" w:rsidRPr="003B67BB" w:rsidRDefault="00AE6515" w:rsidP="00F8408D">
            <w:pPr>
              <w:ind w:left="-99" w:right="-72"/>
            </w:pPr>
          </w:p>
        </w:tc>
        <w:tc>
          <w:tcPr>
            <w:tcW w:w="367" w:type="dxa"/>
            <w:vAlign w:val="bottom"/>
          </w:tcPr>
          <w:p w:rsidR="00AE6515" w:rsidRPr="003B67BB" w:rsidRDefault="00AE6515" w:rsidP="00F8408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:rsidR="00AE6515" w:rsidRPr="0005664E" w:rsidRDefault="00AE6515" w:rsidP="00F8408D">
            <w:pPr>
              <w:ind w:left="-99" w:right="-72"/>
              <w:rPr>
                <w:lang w:val="en-US"/>
              </w:rPr>
            </w:pPr>
          </w:p>
        </w:tc>
        <w:tc>
          <w:tcPr>
            <w:tcW w:w="5798" w:type="dxa"/>
            <w:vAlign w:val="bottom"/>
          </w:tcPr>
          <w:p w:rsidR="00AE6515" w:rsidRPr="003B67BB" w:rsidRDefault="00AE6515" w:rsidP="00F8408D">
            <w:pPr>
              <w:ind w:left="-99" w:right="-72"/>
              <w:jc w:val="center"/>
            </w:pPr>
          </w:p>
        </w:tc>
      </w:tr>
      <w:tr w:rsidR="003B67BB" w:rsidRPr="003B67BB" w:rsidTr="00F27F78">
        <w:trPr>
          <w:trHeight w:val="2155"/>
        </w:trPr>
        <w:tc>
          <w:tcPr>
            <w:tcW w:w="9854" w:type="dxa"/>
            <w:gridSpan w:val="5"/>
          </w:tcPr>
          <w:p w:rsidR="00B269AE" w:rsidRPr="00096A57" w:rsidRDefault="006F1474" w:rsidP="00F27F78">
            <w:pPr>
              <w:spacing w:before="480" w:after="480" w:line="240" w:lineRule="exact"/>
              <w:ind w:right="5103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</w:rPr>
              <w:t>О внесении изменения</w:t>
            </w:r>
            <w:r w:rsidR="007D36A8" w:rsidRPr="00E52F0E">
              <w:rPr>
                <w:bCs/>
                <w:color w:val="000000"/>
              </w:rPr>
              <w:t xml:space="preserve"> в </w:t>
            </w:r>
            <w:r w:rsidR="007D36A8">
              <w:rPr>
                <w:bCs/>
                <w:color w:val="000000"/>
              </w:rPr>
              <w:t>решение</w:t>
            </w:r>
            <w:r w:rsidR="007D36A8" w:rsidRPr="00E52F0E">
              <w:rPr>
                <w:bCs/>
                <w:color w:val="000000"/>
              </w:rPr>
              <w:t xml:space="preserve"> Городско</w:t>
            </w:r>
            <w:r w:rsidR="007D36A8">
              <w:rPr>
                <w:bCs/>
                <w:color w:val="000000"/>
              </w:rPr>
              <w:t>й Думы города Усть-Илимска от 14.12.2021г. № 31</w:t>
            </w:r>
            <w:r w:rsidR="007D36A8" w:rsidRPr="00E52F0E">
              <w:rPr>
                <w:bCs/>
                <w:color w:val="000000"/>
              </w:rPr>
              <w:t>/2</w:t>
            </w:r>
            <w:r w:rsidR="00C53F40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6985" t="10795" r="8255" b="10160"/>
                      <wp:wrapNone/>
                      <wp:docPr id="22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23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24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6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27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hAPsMAAADbAAAADwAAAGRycy9kb3ducmV2LnhtbESPQYvCMBSE78L+h/AWvGm6oiJdo7iK&#10;IHhYql729miebbV5KUnU6q83C4LHYWa+Yabz1tTiSs5XlhV89RMQxLnVFRcKDvt1bwLCB2SNtWVS&#10;cCcP89lHZ4qptjfO6LoLhYgQ9ikqKENoUil9XpJB37cNcfSO1hkMUbpCaoe3CDe1HCTJWBqsOC6U&#10;2NCypPy8uxgFk33jV/fl39r+utMj2w4zGuKPUt3PdvENIlAb3uFXe6MVDE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YQD7DAAAA2wAAAA8AAAAAAAAAAAAA&#10;AAAAoQIAAGRycy9kb3ducmV2LnhtbFBLBQYAAAAABAAEAPkAAACRAwAAAAA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Z70sMAAADbAAAADwAAAGRycy9kb3ducmV2LnhtbESPQYvCMBSE78L+h/AWvGm6Iipdo7iK&#10;IHhYql729miebbV5KUnU6q83C4LHYWa+Yabz1tTiSs5XlhV89RMQxLnVFRcKDvt1bwLCB2SNtWVS&#10;cCcP89lHZ4qptjfO6LoLhYgQ9ikqKENoUil9XpJB37cNcfSO1hkMUbpCaoe3CDe1HCTJSBqsOC6U&#10;2NCypPy8uxgFk33jV/fl39r+utMj2w4zGuKPUt3PdvENIlAb3uFXe6MVDM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Ge9LDAAAA2wAAAA8AAAAAAAAAAAAA&#10;AAAAoQIAAGRycy9kb3ducmV2LnhtbFBLBQYAAAAABAAEAPkAAACRAwAAAAA=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nvoM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tj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Z76DAAAAA2wAAAA8AAAAAAAAAAAAAAAAA&#10;oQIAAGRycy9kb3ducmV2LnhtbFBLBQYAAAAABAAEAPkAAACOAwAAAAA=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7D36A8">
              <w:rPr>
                <w:bCs/>
                <w:color w:val="000000"/>
              </w:rPr>
              <w:t>1</w:t>
            </w:r>
            <w:r w:rsidR="00E2747E">
              <w:rPr>
                <w:bCs/>
                <w:color w:val="000000"/>
              </w:rPr>
              <w:t>3</w:t>
            </w:r>
          </w:p>
        </w:tc>
      </w:tr>
    </w:tbl>
    <w:p w:rsidR="007D36A8" w:rsidRPr="009817D4" w:rsidRDefault="0029436B" w:rsidP="007D36A8">
      <w:pPr>
        <w:ind w:firstLine="709"/>
        <w:jc w:val="both"/>
      </w:pPr>
      <w:r>
        <w:rPr>
          <w:color w:val="000000"/>
        </w:rPr>
        <w:t>Р</w:t>
      </w:r>
      <w:r w:rsidR="007D36A8" w:rsidRPr="009817D4">
        <w:rPr>
          <w:color w:val="000000"/>
        </w:rPr>
        <w:t xml:space="preserve">уководствуясь статьями 23, 25, 34, 43 Устава муниципального образования город Усть-Илимск, Городская Дума, </w:t>
      </w:r>
      <w:r w:rsidR="007D36A8" w:rsidRPr="009817D4">
        <w:t>–</w:t>
      </w:r>
    </w:p>
    <w:p w:rsidR="007D36A8" w:rsidRDefault="00C53F40" w:rsidP="007D36A8">
      <w:pPr>
        <w:ind w:firstLine="709"/>
        <w:jc w:val="both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0">
                <wp:simplePos x="0" y="0"/>
                <wp:positionH relativeFrom="margin">
                  <wp:posOffset>0</wp:posOffset>
                </wp:positionH>
                <wp:positionV relativeFrom="page">
                  <wp:posOffset>9973310</wp:posOffset>
                </wp:positionV>
                <wp:extent cx="6120765" cy="36195"/>
                <wp:effectExtent l="0" t="0" r="13335" b="20955"/>
                <wp:wrapNone/>
                <wp:docPr id="1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36195"/>
                          <a:chOff x="1701" y="15706"/>
                          <a:chExt cx="9639" cy="57"/>
                        </a:xfrm>
                      </wpg:grpSpPr>
                      <wpg:grpSp>
                        <wpg:cNvPr id="16" name="Group 18"/>
                        <wpg:cNvGrpSpPr>
                          <a:grpSpLocks/>
                        </wpg:cNvGrpSpPr>
                        <wpg:grpSpPr bwMode="auto">
                          <a:xfrm flipV="1">
                            <a:off x="1701" y="15706"/>
                            <a:ext cx="57" cy="57"/>
                            <a:chOff x="1678" y="4659"/>
                            <a:chExt cx="57" cy="57"/>
                          </a:xfrm>
                        </wpg:grpSpPr>
                        <wps:wsp>
                          <wps:cNvPr id="17" name="Line 19"/>
                          <wps:cNvCnPr/>
                          <wps:spPr bwMode="auto">
                            <a:xfrm>
                              <a:off x="1678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20"/>
                          <wps:cNvCnPr/>
                          <wps:spPr bwMode="auto">
                            <a:xfrm>
                              <a:off x="1678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" name="Group 21"/>
                        <wpg:cNvGrpSpPr>
                          <a:grpSpLocks/>
                        </wpg:cNvGrpSpPr>
                        <wpg:grpSpPr bwMode="auto">
                          <a:xfrm flipV="1">
                            <a:off x="11283" y="15706"/>
                            <a:ext cx="57" cy="57"/>
                            <a:chOff x="6157" y="4659"/>
                            <a:chExt cx="57" cy="57"/>
                          </a:xfrm>
                        </wpg:grpSpPr>
                        <wps:wsp>
                          <wps:cNvPr id="20" name="Line 22"/>
                          <wps:cNvCnPr/>
                          <wps:spPr bwMode="auto">
                            <a:xfrm>
                              <a:off x="6157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3"/>
                          <wps:cNvCnPr/>
                          <wps:spPr bwMode="auto">
                            <a:xfrm>
                              <a:off x="6214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0;margin-top:785.3pt;width:481.95pt;height:2.85pt;z-index:-251656704;mso-position-horizontal-relative:margin;mso-position-vertical-relative:page" coordorigin="1701,15706" coordsize="963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" o:allowoverlap="f">
                <v:group id="Group 18" o:spid="_x0000_s1027" style="position:absolute;left:1701;top:15706;width:57;height:57;flip:y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  <v:line id="Line 19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qxb8MAAADbAAAADwAAAGRycy9kb3ducmV2LnhtbERPTWvCQBC9F/wPywi9NRuLtBKzirUI&#10;hR5K1Iu3ITsm0exs2N2apL++Wyh4m8f7nHw9mFbcyPnGsoJZkoIgLq1uuFJwPOyeFiB8QNbYWiYF&#10;I3lYryYPOWba9lzQbR8qEUPYZ6igDqHLpPRlTQZ9YjviyJ2tMxgidJXUDvsYblr5nKYv0mDDsaHG&#10;jrY1ldf9t1GwOHT+fdyedvbLXX6Kz3lBc3xT6nE6bJYgAg3hLv53f+g4/xX+fokH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qsW/DAAAA2wAAAA8AAAAAAAAAAAAA&#10;AAAAoQIAAGRycy9kb3ducmV2LnhtbFBLBQYAAAAABAAEAPkAAACRAwAAAAA=&#10;" strokeweight=".5pt"/>
                  <v:line id="Line 20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lHc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wMo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9SUdxAAAANsAAAAPAAAAAAAAAAAA&#10;AAAAAKECAABkcnMvZG93bnJldi54bWxQSwUGAAAAAAQABAD5AAAAkgMAAAAA&#10;" strokeweight=".5pt"/>
                </v:group>
                <v:group id="Group 21" o:spid="_x0000_s1030" style="position:absolute;left:11283;top:15706;width:57;height:57;flip:y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APrcAAAADbAAAADwAAAGRycy9kb3ducmV2LnhtbERPS4vCMBC+C/6HMII3&#10;TXcpi3aNIoKLiBfrA49DM9uGbSaliVr/vVkQvM3H95zZorO1uFHrjWMFH+MEBHHhtOFSwfGwHk1A&#10;+ICssXZMCh7kYTHv92aYaXfnPd3yUIoYwj5DBVUITSalLyqy6MeuIY7cr2sthgjbUuoW7zHc1vIz&#10;Sb6kRcOxocKGVhUVf/nVKjgtTUrp+bLdJQXRRsvLT25SpYaDbvkNIlAX3uKXe6Pj/Cn8/xIPkPMn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e0A+twAAAANsAAAAPAAAA&#10;AAAAAAAAAAAAAKoCAABkcnMvZG93bnJldi54bWxQSwUGAAAAAAQABAD6AAAAlwMAAAAA&#10;">
                  <v:line id="Line 22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/jps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vr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Dv46bAAAAA2wAAAA8AAAAAAAAAAAAAAAAA&#10;oQIAAGRycy9kb3ducmV2LnhtbFBLBQYAAAAABAAEAPkAAACOAwAAAAA=&#10;" strokeweight=".5pt"/>
                  <v:line id="Line 23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NGPcQAAADbAAAADwAAAGRycy9kb3ducmV2LnhtbESPQWvCQBSE7wX/w/KE3uomIiKpm6Ap&#10;QqGHEu2lt0f2NYlm34bdrcb++q4geBxm5htmXYymF2dyvrOsIJ0lIIhrqztuFHwddi8rED4ga+wt&#10;k4IreSjyydMaM20vXNF5HxoRIewzVNCGMGRS+rolg35mB+Lo/VhnMETpGqkdXiLc9HKeJEtpsOO4&#10;0OJAZUv1af9rFKwOg3+7lt87++mOf9XHoqIFbpV6no6bVxCBxvAI39vvWsE8hd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o0Y9xAAAANsAAAAPAAAAAAAAAAAA&#10;AAAAAKECAABkcnMvZG93bnJldi54bWxQSwUGAAAAAAQABAD5AAAAkgMAAAAA&#10;" strokeweight=".5pt"/>
                </v:group>
                <w10:wrap anchorx="margin" anchory="page"/>
              </v:group>
            </w:pict>
          </mc:Fallback>
        </mc:AlternateContent>
      </w:r>
      <w:r w:rsidR="007D36A8" w:rsidRPr="001C5E7F">
        <w:rPr>
          <w:b/>
        </w:rPr>
        <w:t>РЕШИЛА:</w:t>
      </w:r>
    </w:p>
    <w:p w:rsidR="000062C1" w:rsidRPr="005B49EC" w:rsidRDefault="000062C1" w:rsidP="000062C1">
      <w:pPr>
        <w:ind w:firstLine="709"/>
        <w:jc w:val="both"/>
      </w:pPr>
      <w:r w:rsidRPr="005B49EC">
        <w:t>1.</w:t>
      </w:r>
      <w:r w:rsidRPr="005B49EC">
        <w:rPr>
          <w:color w:val="000000"/>
        </w:rPr>
        <w:t xml:space="preserve"> Внести в решение Городско</w:t>
      </w:r>
      <w:r>
        <w:rPr>
          <w:color w:val="000000"/>
        </w:rPr>
        <w:t>й Думы города Усть-</w:t>
      </w:r>
      <w:r w:rsidR="00E2747E">
        <w:rPr>
          <w:color w:val="000000"/>
        </w:rPr>
        <w:t>Илимска от 14.12.2021г. № 31/213</w:t>
      </w:r>
      <w:r w:rsidRPr="005B49EC">
        <w:rPr>
          <w:color w:val="000000"/>
        </w:rPr>
        <w:t xml:space="preserve"> «</w:t>
      </w:r>
      <w:r w:rsidRPr="000062C1">
        <w:rPr>
          <w:bCs/>
          <w:color w:val="000000"/>
        </w:rPr>
        <w:t xml:space="preserve">Об утверждении </w:t>
      </w:r>
      <w:r>
        <w:rPr>
          <w:bCs/>
          <w:color w:val="000000"/>
        </w:rPr>
        <w:t xml:space="preserve">ключевых и индикативных показателей муниципального </w:t>
      </w:r>
      <w:r w:rsidR="00E2747E">
        <w:rPr>
          <w:bCs/>
          <w:color w:val="000000"/>
        </w:rPr>
        <w:t xml:space="preserve">лесного </w:t>
      </w:r>
      <w:r>
        <w:rPr>
          <w:bCs/>
          <w:color w:val="000000"/>
        </w:rPr>
        <w:t>контроля в муниципальном образовании город Усть-Илимск</w:t>
      </w:r>
      <w:r>
        <w:rPr>
          <w:color w:val="000000"/>
        </w:rPr>
        <w:t>»</w:t>
      </w:r>
      <w:r>
        <w:rPr>
          <w:b/>
        </w:rPr>
        <w:t xml:space="preserve"> </w:t>
      </w:r>
      <w:r w:rsidRPr="005B49EC">
        <w:t>(далее –</w:t>
      </w:r>
      <w:r>
        <w:t xml:space="preserve"> решение</w:t>
      </w:r>
      <w:r w:rsidRPr="005B49EC">
        <w:t>)</w:t>
      </w:r>
      <w:r>
        <w:t xml:space="preserve"> </w:t>
      </w:r>
      <w:r w:rsidRPr="001C5E7F">
        <w:rPr>
          <w:color w:val="000000"/>
        </w:rPr>
        <w:t>следующее изменение:</w:t>
      </w:r>
    </w:p>
    <w:p w:rsidR="00317D9B" w:rsidRDefault="006F1474" w:rsidP="006F6562">
      <w:pPr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Pr="001C5E7F">
        <w:rPr>
          <w:color w:val="000000"/>
        </w:rPr>
        <w:t>риложение</w:t>
      </w:r>
      <w:r>
        <w:rPr>
          <w:color w:val="000000"/>
        </w:rPr>
        <w:t xml:space="preserve"> к решению</w:t>
      </w:r>
      <w:r w:rsidRPr="001C5E7F">
        <w:rPr>
          <w:color w:val="000000"/>
        </w:rPr>
        <w:t xml:space="preserve"> изложить в редакции согласно приложению</w:t>
      </w:r>
      <w:r w:rsidR="00C53F40"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0">
                <wp:simplePos x="0" y="0"/>
                <wp:positionH relativeFrom="margin">
                  <wp:posOffset>0</wp:posOffset>
                </wp:positionH>
                <wp:positionV relativeFrom="page">
                  <wp:posOffset>9973310</wp:posOffset>
                </wp:positionV>
                <wp:extent cx="6120765" cy="36195"/>
                <wp:effectExtent l="13335" t="8890" r="9525" b="12065"/>
                <wp:wrapNone/>
                <wp:docPr id="8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36195"/>
                          <a:chOff x="1701" y="15706"/>
                          <a:chExt cx="9639" cy="57"/>
                        </a:xfrm>
                      </wpg:grpSpPr>
                      <wpg:grpSp>
                        <wpg:cNvPr id="9" name="Group 18"/>
                        <wpg:cNvGrpSpPr>
                          <a:grpSpLocks/>
                        </wpg:cNvGrpSpPr>
                        <wpg:grpSpPr bwMode="auto">
                          <a:xfrm flipV="1">
                            <a:off x="1701" y="15706"/>
                            <a:ext cx="57" cy="57"/>
                            <a:chOff x="1678" y="4659"/>
                            <a:chExt cx="57" cy="57"/>
                          </a:xfrm>
                        </wpg:grpSpPr>
                        <wps:wsp>
                          <wps:cNvPr id="10" name="Line 19"/>
                          <wps:cNvCnPr/>
                          <wps:spPr bwMode="auto">
                            <a:xfrm>
                              <a:off x="1678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20"/>
                          <wps:cNvCnPr/>
                          <wps:spPr bwMode="auto">
                            <a:xfrm>
                              <a:off x="1678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21"/>
                        <wpg:cNvGrpSpPr>
                          <a:grpSpLocks/>
                        </wpg:cNvGrpSpPr>
                        <wpg:grpSpPr bwMode="auto">
                          <a:xfrm flipV="1">
                            <a:off x="11283" y="15706"/>
                            <a:ext cx="57" cy="57"/>
                            <a:chOff x="6157" y="4659"/>
                            <a:chExt cx="57" cy="57"/>
                          </a:xfrm>
                        </wpg:grpSpPr>
                        <wps:wsp>
                          <wps:cNvPr id="13" name="Line 22"/>
                          <wps:cNvCnPr/>
                          <wps:spPr bwMode="auto">
                            <a:xfrm>
                              <a:off x="6157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23"/>
                          <wps:cNvCnPr/>
                          <wps:spPr bwMode="auto">
                            <a:xfrm>
                              <a:off x="6214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0;margin-top:785.3pt;width:481.95pt;height:2.85pt;z-index:-251658752;mso-position-horizontal-relative:margin;mso-position-vertical-relative:page" coordorigin="1701,15706" coordsize="963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" o:allowoverlap="f">
                <v:group id="Group 18" o:spid="_x0000_s1027" style="position:absolute;left:1701;top:15706;width:57;height:57;flip:y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eidSbCAAAA2gAAAA8A&#10;AAAAAAAAAAAAAAAAqgIAAGRycy9kb3ducmV2LnhtbFBLBQYAAAAABAAEAPoAAACZAwAAAAA=&#10;">
                  <v:line id="Line 19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<v:line id="Line 20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</v:group>
                <v:group id="Group 21" o:spid="_x0000_s1030" style="position:absolute;left:11283;top:15706;width:57;height:57;flip:y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HSd3MEAAADbAAAADwAA&#10;AAAAAAAAAAAAAACqAgAAZHJzL2Rvd25yZXYueG1sUEsFBgAAAAAEAAQA+gAAAJgDAAAAAA==&#10;">
                  <v:line id="Line 22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<v:line id="Line 23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</v:group>
                <w10:wrap anchorx="margin" anchory="page"/>
              </v:group>
            </w:pict>
          </mc:Fallback>
        </mc:AlternateContent>
      </w:r>
      <w:r>
        <w:rPr>
          <w:color w:val="000000"/>
        </w:rPr>
        <w:t>.</w:t>
      </w:r>
    </w:p>
    <w:p w:rsidR="006F1474" w:rsidRPr="006F1474" w:rsidRDefault="006F1474" w:rsidP="006F1474">
      <w:pPr>
        <w:autoSpaceDE w:val="0"/>
        <w:autoSpaceDN w:val="0"/>
        <w:adjustRightInd w:val="0"/>
        <w:ind w:firstLine="708"/>
        <w:jc w:val="both"/>
        <w:rPr>
          <w:color w:val="000000"/>
          <w:sz w:val="23"/>
          <w:szCs w:val="23"/>
        </w:rPr>
      </w:pPr>
      <w:r w:rsidRPr="006F1474">
        <w:rPr>
          <w:color w:val="000000"/>
          <w:sz w:val="23"/>
          <w:szCs w:val="23"/>
        </w:rPr>
        <w:t xml:space="preserve">2. </w:t>
      </w:r>
      <w:r w:rsidR="0029436B">
        <w:rPr>
          <w:color w:val="000000"/>
          <w:sz w:val="23"/>
          <w:szCs w:val="23"/>
        </w:rPr>
        <w:t>Р</w:t>
      </w:r>
      <w:r w:rsidRPr="006F1474">
        <w:rPr>
          <w:color w:val="000000"/>
          <w:sz w:val="23"/>
          <w:szCs w:val="23"/>
        </w:rPr>
        <w:t xml:space="preserve">азместить </w:t>
      </w:r>
      <w:r w:rsidR="0029436B" w:rsidRPr="006F1474">
        <w:rPr>
          <w:color w:val="000000"/>
          <w:sz w:val="23"/>
          <w:szCs w:val="23"/>
        </w:rPr>
        <w:t xml:space="preserve">настоящее решение </w:t>
      </w:r>
      <w:r w:rsidRPr="006F1474">
        <w:rPr>
          <w:color w:val="000000"/>
          <w:sz w:val="23"/>
          <w:szCs w:val="23"/>
        </w:rPr>
        <w:t>в сетевом издании «UST-ILIMSK» (www.усть-илимскофициальный</w:t>
      </w:r>
      <w:proofErr w:type="gramStart"/>
      <w:r w:rsidRPr="006F1474">
        <w:rPr>
          <w:color w:val="000000"/>
          <w:sz w:val="23"/>
          <w:szCs w:val="23"/>
        </w:rPr>
        <w:t>.р</w:t>
      </w:r>
      <w:proofErr w:type="gramEnd"/>
      <w:r w:rsidRPr="006F1474">
        <w:rPr>
          <w:color w:val="000000"/>
          <w:sz w:val="23"/>
          <w:szCs w:val="23"/>
        </w:rPr>
        <w:t xml:space="preserve">ф), на официальных сайтах Городской Думы города Усть-Илимска, Администрации города Усть-Илимска. </w:t>
      </w:r>
    </w:p>
    <w:p w:rsidR="006F1474" w:rsidRDefault="006F1474" w:rsidP="006F1474">
      <w:pPr>
        <w:ind w:firstLine="709"/>
        <w:jc w:val="both"/>
      </w:pPr>
    </w:p>
    <w:p w:rsidR="006F1474" w:rsidRDefault="006F1474" w:rsidP="006F1474">
      <w:pPr>
        <w:ind w:firstLine="709"/>
        <w:jc w:val="both"/>
      </w:pPr>
    </w:p>
    <w:p w:rsidR="006F1474" w:rsidRPr="006F1474" w:rsidRDefault="006F1474" w:rsidP="006F1474">
      <w:pPr>
        <w:autoSpaceDE w:val="0"/>
        <w:autoSpaceDN w:val="0"/>
        <w:adjustRightInd w:val="0"/>
        <w:rPr>
          <w:b/>
          <w:iCs/>
          <w:color w:val="000000"/>
        </w:rPr>
      </w:pPr>
      <w:r w:rsidRPr="006F1474">
        <w:rPr>
          <w:b/>
          <w:iCs/>
          <w:color w:val="000000"/>
        </w:rPr>
        <w:t xml:space="preserve">Председатель Городской Думы                        </w:t>
      </w:r>
      <w:r w:rsidRPr="006F1474">
        <w:rPr>
          <w:b/>
          <w:iCs/>
          <w:color w:val="000000"/>
        </w:rPr>
        <w:tab/>
      </w:r>
      <w:r w:rsidRPr="006F1474">
        <w:rPr>
          <w:b/>
          <w:iCs/>
          <w:color w:val="000000"/>
        </w:rPr>
        <w:tab/>
      </w:r>
      <w:r w:rsidRPr="006F1474">
        <w:rPr>
          <w:b/>
          <w:iCs/>
          <w:color w:val="000000"/>
        </w:rPr>
        <w:tab/>
      </w:r>
      <w:r w:rsidRPr="006F1474">
        <w:rPr>
          <w:b/>
          <w:iCs/>
          <w:color w:val="000000"/>
        </w:rPr>
        <w:tab/>
      </w:r>
      <w:r w:rsidRPr="006F1474">
        <w:rPr>
          <w:b/>
          <w:iCs/>
          <w:color w:val="000000"/>
        </w:rPr>
        <w:tab/>
        <w:t>А.П. Чихирьков</w:t>
      </w:r>
    </w:p>
    <w:p w:rsidR="006F1474" w:rsidRPr="006F1474" w:rsidRDefault="006F1474" w:rsidP="006F1474">
      <w:pPr>
        <w:autoSpaceDE w:val="0"/>
        <w:autoSpaceDN w:val="0"/>
        <w:adjustRightInd w:val="0"/>
        <w:ind w:firstLine="300"/>
        <w:jc w:val="right"/>
        <w:rPr>
          <w:b/>
          <w:iCs/>
          <w:color w:val="000000"/>
        </w:rPr>
      </w:pPr>
    </w:p>
    <w:p w:rsidR="006F1474" w:rsidRPr="006F1474" w:rsidRDefault="006F1474" w:rsidP="006F1474">
      <w:pPr>
        <w:autoSpaceDE w:val="0"/>
        <w:autoSpaceDN w:val="0"/>
        <w:adjustRightInd w:val="0"/>
        <w:rPr>
          <w:b/>
          <w:color w:val="000000"/>
        </w:rPr>
      </w:pPr>
      <w:r w:rsidRPr="006F1474">
        <w:rPr>
          <w:b/>
          <w:color w:val="000000"/>
        </w:rPr>
        <w:t>Мэр города</w:t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</w:r>
      <w:r w:rsidRPr="006F1474">
        <w:rPr>
          <w:b/>
          <w:color w:val="000000"/>
        </w:rPr>
        <w:tab/>
        <w:t>Э.В. Симонов</w:t>
      </w:r>
    </w:p>
    <w:p w:rsidR="006F1474" w:rsidRPr="006F1474" w:rsidRDefault="006F1474" w:rsidP="006F1474">
      <w:pPr>
        <w:autoSpaceDE w:val="0"/>
        <w:autoSpaceDN w:val="0"/>
        <w:adjustRightInd w:val="0"/>
        <w:rPr>
          <w:b/>
          <w:color w:val="000000"/>
        </w:rPr>
      </w:pPr>
    </w:p>
    <w:p w:rsidR="006F1474" w:rsidRDefault="006F1474" w:rsidP="006F1474">
      <w:pPr>
        <w:ind w:firstLine="709"/>
      </w:pPr>
    </w:p>
    <w:p w:rsidR="006F1474" w:rsidRDefault="006F1474" w:rsidP="006F1474">
      <w:pPr>
        <w:ind w:firstLine="709"/>
      </w:pPr>
    </w:p>
    <w:p w:rsidR="006F1474" w:rsidRDefault="006F1474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FD65A9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29436B" w:rsidRDefault="0029436B" w:rsidP="00FD65A9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29436B" w:rsidRDefault="0029436B" w:rsidP="00FD65A9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29436B" w:rsidRDefault="0029436B" w:rsidP="00FD65A9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29436B" w:rsidRDefault="0029436B" w:rsidP="00FD65A9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FD65A9" w:rsidRDefault="00FD65A9" w:rsidP="00FD65A9">
      <w:pPr>
        <w:autoSpaceDE w:val="0"/>
        <w:autoSpaceDN w:val="0"/>
        <w:adjustRightInd w:val="0"/>
        <w:jc w:val="right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lastRenderedPageBreak/>
        <w:t>Приложение</w:t>
      </w:r>
    </w:p>
    <w:p w:rsidR="00FD65A9" w:rsidRDefault="00FD65A9" w:rsidP="00FD65A9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УТВЕРЖДЕНЫ</w:t>
      </w:r>
    </w:p>
    <w:p w:rsidR="00FD65A9" w:rsidRDefault="00FD65A9" w:rsidP="00FD65A9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решением Городской Думы города Усть-</w:t>
      </w:r>
      <w:r w:rsidR="00E2747E">
        <w:rPr>
          <w:i/>
          <w:iCs/>
          <w:color w:val="000000"/>
          <w:sz w:val="23"/>
          <w:szCs w:val="23"/>
        </w:rPr>
        <w:t>Илимска от 14.12.2021г. № 31/213</w:t>
      </w:r>
      <w:r>
        <w:rPr>
          <w:i/>
          <w:iCs/>
          <w:color w:val="000000"/>
          <w:sz w:val="23"/>
          <w:szCs w:val="23"/>
        </w:rPr>
        <w:t>,</w:t>
      </w:r>
    </w:p>
    <w:p w:rsidR="00FD65A9" w:rsidRDefault="00FD65A9" w:rsidP="00FD65A9">
      <w:pPr>
        <w:keepLines/>
        <w:autoSpaceDE w:val="0"/>
        <w:autoSpaceDN w:val="0"/>
        <w:adjustRightInd w:val="0"/>
        <w:ind w:left="708"/>
        <w:jc w:val="right"/>
        <w:rPr>
          <w:b/>
          <w:bCs/>
          <w:color w:val="000000"/>
        </w:rPr>
      </w:pPr>
      <w:r>
        <w:rPr>
          <w:i/>
          <w:iCs/>
          <w:color w:val="000000"/>
          <w:sz w:val="23"/>
          <w:szCs w:val="23"/>
        </w:rPr>
        <w:t>в редакции решения Городской Думы города Усть-Илимска от 00.00.2026г. № 00/00</w:t>
      </w:r>
    </w:p>
    <w:p w:rsidR="00FD65A9" w:rsidRDefault="00FD65A9" w:rsidP="006F6562">
      <w:pPr>
        <w:ind w:firstLine="709"/>
        <w:jc w:val="both"/>
        <w:rPr>
          <w:sz w:val="28"/>
          <w:szCs w:val="28"/>
        </w:rPr>
      </w:pPr>
    </w:p>
    <w:p w:rsidR="00FD65A9" w:rsidRDefault="00FD65A9" w:rsidP="00FD65A9">
      <w:pPr>
        <w:ind w:firstLine="709"/>
        <w:jc w:val="center"/>
        <w:rPr>
          <w:b/>
          <w:bCs/>
          <w:color w:val="000000"/>
        </w:rPr>
      </w:pPr>
      <w:r w:rsidRPr="00FD65A9">
        <w:rPr>
          <w:b/>
          <w:bCs/>
          <w:color w:val="000000"/>
        </w:rPr>
        <w:t xml:space="preserve">Ключевые и индикативные показатели муниципального </w:t>
      </w:r>
      <w:r w:rsidR="00E2747E">
        <w:rPr>
          <w:b/>
          <w:bCs/>
          <w:color w:val="000000"/>
        </w:rPr>
        <w:t>лесного</w:t>
      </w:r>
      <w:r w:rsidRPr="00FD65A9">
        <w:rPr>
          <w:b/>
          <w:bCs/>
          <w:color w:val="000000"/>
        </w:rPr>
        <w:t xml:space="preserve"> контроля на территории муниципального образования город Усть-Илимск</w:t>
      </w:r>
    </w:p>
    <w:p w:rsidR="00FD65A9" w:rsidRDefault="00FD65A9" w:rsidP="00FD65A9">
      <w:pPr>
        <w:ind w:firstLine="709"/>
        <w:jc w:val="center"/>
        <w:rPr>
          <w:b/>
          <w:bCs/>
          <w:color w:val="000000"/>
        </w:rPr>
      </w:pPr>
    </w:p>
    <w:p w:rsidR="0002509F" w:rsidRDefault="0002509F" w:rsidP="00FD65A9">
      <w:pPr>
        <w:ind w:firstLine="709"/>
        <w:jc w:val="center"/>
        <w:rPr>
          <w:b/>
          <w:bCs/>
          <w:color w:val="000000"/>
        </w:rPr>
      </w:pPr>
    </w:p>
    <w:p w:rsidR="00FD65A9" w:rsidRDefault="00FD65A9" w:rsidP="00FD65A9">
      <w:pPr>
        <w:ind w:firstLine="709"/>
        <w:jc w:val="right"/>
        <w:rPr>
          <w:iCs/>
          <w:color w:val="000000"/>
        </w:rPr>
      </w:pPr>
      <w:r w:rsidRPr="00FD65A9">
        <w:rPr>
          <w:iCs/>
          <w:color w:val="000000"/>
        </w:rPr>
        <w:t>Таблица 1</w:t>
      </w:r>
    </w:p>
    <w:p w:rsidR="007C5BF6" w:rsidRPr="007C5BF6" w:rsidRDefault="007C5BF6" w:rsidP="007C5BF6">
      <w:pPr>
        <w:ind w:firstLine="709"/>
        <w:jc w:val="center"/>
        <w:rPr>
          <w:b/>
          <w:iCs/>
          <w:color w:val="000000"/>
        </w:rPr>
      </w:pPr>
      <w:r w:rsidRPr="007C5BF6">
        <w:rPr>
          <w:b/>
          <w:iCs/>
          <w:color w:val="000000"/>
        </w:rPr>
        <w:t xml:space="preserve">Ключевые показатели и их целевые значения </w:t>
      </w:r>
    </w:p>
    <w:p w:rsidR="00FD65A9" w:rsidRDefault="00FD65A9" w:rsidP="00FD65A9">
      <w:pPr>
        <w:ind w:firstLine="709"/>
        <w:jc w:val="right"/>
        <w:rPr>
          <w:iCs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610"/>
        <w:gridCol w:w="3178"/>
      </w:tblGrid>
      <w:tr w:rsidR="00FD65A9" w:rsidTr="00492F68">
        <w:tc>
          <w:tcPr>
            <w:tcW w:w="959" w:type="dxa"/>
          </w:tcPr>
          <w:p w:rsidR="00FD65A9" w:rsidRPr="00D84903" w:rsidRDefault="00FD65A9" w:rsidP="00FD65A9">
            <w:pPr>
              <w:jc w:val="center"/>
              <w:rPr>
                <w:b/>
              </w:rPr>
            </w:pPr>
            <w:r w:rsidRPr="00D84903">
              <w:rPr>
                <w:b/>
              </w:rPr>
              <w:t xml:space="preserve">№ </w:t>
            </w:r>
            <w:proofErr w:type="gramStart"/>
            <w:r w:rsidRPr="00D84903">
              <w:rPr>
                <w:b/>
              </w:rPr>
              <w:t>п</w:t>
            </w:r>
            <w:proofErr w:type="gramEnd"/>
            <w:r w:rsidRPr="00D84903">
              <w:rPr>
                <w:b/>
              </w:rPr>
              <w:t>/п</w:t>
            </w:r>
          </w:p>
        </w:tc>
        <w:tc>
          <w:tcPr>
            <w:tcW w:w="5610" w:type="dxa"/>
          </w:tcPr>
          <w:p w:rsidR="00FD65A9" w:rsidRPr="00D84903" w:rsidRDefault="00FD65A9" w:rsidP="00FD65A9">
            <w:pPr>
              <w:jc w:val="center"/>
              <w:rPr>
                <w:b/>
              </w:rPr>
            </w:pPr>
            <w:r w:rsidRPr="00D84903">
              <w:rPr>
                <w:b/>
              </w:rPr>
              <w:t>Наименование показателя</w:t>
            </w:r>
          </w:p>
        </w:tc>
        <w:tc>
          <w:tcPr>
            <w:tcW w:w="3178" w:type="dxa"/>
          </w:tcPr>
          <w:p w:rsidR="00FD65A9" w:rsidRPr="00D84903" w:rsidRDefault="00FD65A9" w:rsidP="00FD65A9">
            <w:pPr>
              <w:jc w:val="center"/>
              <w:rPr>
                <w:b/>
              </w:rPr>
            </w:pPr>
            <w:r w:rsidRPr="00D84903">
              <w:rPr>
                <w:b/>
              </w:rPr>
              <w:t>Целевое значение</w:t>
            </w:r>
            <w:r w:rsidR="00384078">
              <w:rPr>
                <w:b/>
              </w:rPr>
              <w:t>,%</w:t>
            </w:r>
            <w:r w:rsidRPr="00D84903">
              <w:rPr>
                <w:b/>
              </w:rPr>
              <w:t xml:space="preserve"> </w:t>
            </w:r>
          </w:p>
        </w:tc>
      </w:tr>
      <w:tr w:rsidR="00FD65A9" w:rsidTr="00492F68">
        <w:tc>
          <w:tcPr>
            <w:tcW w:w="959" w:type="dxa"/>
          </w:tcPr>
          <w:p w:rsidR="00FD65A9" w:rsidRPr="00D84903" w:rsidRDefault="00FD65A9" w:rsidP="00FD65A9">
            <w:pPr>
              <w:jc w:val="center"/>
              <w:rPr>
                <w:b/>
              </w:rPr>
            </w:pPr>
            <w:r w:rsidRPr="00D84903">
              <w:rPr>
                <w:b/>
              </w:rPr>
              <w:t>1</w:t>
            </w:r>
          </w:p>
        </w:tc>
        <w:tc>
          <w:tcPr>
            <w:tcW w:w="5610" w:type="dxa"/>
          </w:tcPr>
          <w:p w:rsidR="00FD65A9" w:rsidRPr="00D84903" w:rsidRDefault="00FD65A9" w:rsidP="00FD65A9">
            <w:pPr>
              <w:jc w:val="center"/>
              <w:rPr>
                <w:b/>
              </w:rPr>
            </w:pPr>
            <w:r w:rsidRPr="00D84903">
              <w:rPr>
                <w:b/>
              </w:rPr>
              <w:t>2</w:t>
            </w:r>
          </w:p>
        </w:tc>
        <w:tc>
          <w:tcPr>
            <w:tcW w:w="3178" w:type="dxa"/>
          </w:tcPr>
          <w:p w:rsidR="00FD65A9" w:rsidRPr="00D84903" w:rsidRDefault="00FD65A9" w:rsidP="00FD65A9">
            <w:pPr>
              <w:jc w:val="center"/>
              <w:rPr>
                <w:b/>
              </w:rPr>
            </w:pPr>
            <w:r w:rsidRPr="00D84903">
              <w:rPr>
                <w:b/>
              </w:rPr>
              <w:t>3</w:t>
            </w:r>
          </w:p>
        </w:tc>
      </w:tr>
      <w:tr w:rsidR="00FD65A9" w:rsidTr="00492F68">
        <w:tc>
          <w:tcPr>
            <w:tcW w:w="959" w:type="dxa"/>
          </w:tcPr>
          <w:p w:rsidR="00FD65A9" w:rsidRDefault="00D84903" w:rsidP="00D84903">
            <w:r>
              <w:t>1.</w:t>
            </w:r>
          </w:p>
        </w:tc>
        <w:tc>
          <w:tcPr>
            <w:tcW w:w="5610" w:type="dxa"/>
          </w:tcPr>
          <w:p w:rsidR="00FD65A9" w:rsidRDefault="004A623B" w:rsidP="004A623B">
            <w:pPr>
              <w:autoSpaceDE w:val="0"/>
              <w:autoSpaceDN w:val="0"/>
              <w:adjustRightInd w:val="0"/>
              <w:jc w:val="both"/>
            </w:pPr>
            <w:r>
              <w:t>Процент</w:t>
            </w:r>
            <w:r w:rsidR="00335ECE">
              <w:t xml:space="preserve"> устраненных нарушений из числа выявленных нарушений обязательных требований</w:t>
            </w:r>
          </w:p>
        </w:tc>
        <w:tc>
          <w:tcPr>
            <w:tcW w:w="3178" w:type="dxa"/>
            <w:vAlign w:val="center"/>
          </w:tcPr>
          <w:p w:rsidR="00FD65A9" w:rsidRDefault="00335ECE" w:rsidP="00384078">
            <w:pPr>
              <w:jc w:val="center"/>
            </w:pPr>
            <w:r>
              <w:t>5</w:t>
            </w:r>
            <w:r w:rsidR="00D84903">
              <w:t>0</w:t>
            </w:r>
          </w:p>
        </w:tc>
      </w:tr>
      <w:tr w:rsidR="00FD65A9" w:rsidTr="00492F68">
        <w:tc>
          <w:tcPr>
            <w:tcW w:w="959" w:type="dxa"/>
            <w:vAlign w:val="center"/>
          </w:tcPr>
          <w:p w:rsidR="00FD65A9" w:rsidRDefault="00D84903" w:rsidP="00D84903">
            <w:r>
              <w:t>2.</w:t>
            </w:r>
          </w:p>
        </w:tc>
        <w:tc>
          <w:tcPr>
            <w:tcW w:w="5610" w:type="dxa"/>
          </w:tcPr>
          <w:p w:rsidR="00FD65A9" w:rsidRDefault="00384078" w:rsidP="00384078">
            <w:r w:rsidRPr="00DF607F">
              <w:t xml:space="preserve">Процент обоснованных жалоб на действия (бездействие) </w:t>
            </w:r>
            <w:r>
              <w:t>контрольного</w:t>
            </w:r>
            <w:r w:rsidR="00F41B79">
              <w:t xml:space="preserve"> органа и (или) его </w:t>
            </w:r>
            <w:r w:rsidRPr="00DF607F">
              <w:t>должностных лиц, при проведении контрольных мероприятий</w:t>
            </w:r>
          </w:p>
        </w:tc>
        <w:tc>
          <w:tcPr>
            <w:tcW w:w="3178" w:type="dxa"/>
            <w:vAlign w:val="center"/>
          </w:tcPr>
          <w:p w:rsidR="00FD65A9" w:rsidRDefault="00384078" w:rsidP="00384078">
            <w:pPr>
              <w:jc w:val="center"/>
            </w:pPr>
            <w:r>
              <w:t>0</w:t>
            </w:r>
          </w:p>
        </w:tc>
      </w:tr>
      <w:tr w:rsidR="00D84903" w:rsidTr="00492F68">
        <w:tc>
          <w:tcPr>
            <w:tcW w:w="959" w:type="dxa"/>
            <w:vAlign w:val="center"/>
          </w:tcPr>
          <w:p w:rsidR="00D84903" w:rsidRDefault="00D84903" w:rsidP="00D84903">
            <w:r>
              <w:t>3.</w:t>
            </w:r>
          </w:p>
        </w:tc>
        <w:tc>
          <w:tcPr>
            <w:tcW w:w="5610" w:type="dxa"/>
          </w:tcPr>
          <w:p w:rsidR="00D84903" w:rsidRDefault="00384078" w:rsidP="00384078">
            <w:r>
              <w:t>Процент отмененных результатов контрольных мероприятий</w:t>
            </w:r>
          </w:p>
        </w:tc>
        <w:tc>
          <w:tcPr>
            <w:tcW w:w="3178" w:type="dxa"/>
            <w:vAlign w:val="center"/>
          </w:tcPr>
          <w:p w:rsidR="00D84903" w:rsidRDefault="00384078" w:rsidP="00384078">
            <w:pPr>
              <w:jc w:val="center"/>
            </w:pPr>
            <w:r>
              <w:t>0</w:t>
            </w:r>
          </w:p>
        </w:tc>
      </w:tr>
    </w:tbl>
    <w:p w:rsidR="00FD65A9" w:rsidRDefault="00FD65A9" w:rsidP="00FD65A9">
      <w:pPr>
        <w:ind w:firstLine="709"/>
        <w:jc w:val="center"/>
      </w:pPr>
    </w:p>
    <w:p w:rsidR="007C5BF6" w:rsidRDefault="007C5BF6" w:rsidP="00CF7274">
      <w:pPr>
        <w:rPr>
          <w:iCs/>
          <w:color w:val="000000"/>
        </w:rPr>
      </w:pPr>
    </w:p>
    <w:p w:rsidR="0002509F" w:rsidRDefault="0002509F" w:rsidP="0002509F">
      <w:pPr>
        <w:ind w:firstLine="709"/>
        <w:jc w:val="right"/>
        <w:rPr>
          <w:iCs/>
          <w:color w:val="000000"/>
        </w:rPr>
      </w:pPr>
      <w:r>
        <w:rPr>
          <w:iCs/>
          <w:color w:val="000000"/>
        </w:rPr>
        <w:t>Таблица 2</w:t>
      </w:r>
    </w:p>
    <w:p w:rsidR="00492F68" w:rsidRDefault="00CF7274" w:rsidP="00CF7274">
      <w:pPr>
        <w:ind w:firstLine="709"/>
        <w:jc w:val="center"/>
        <w:rPr>
          <w:b/>
        </w:rPr>
      </w:pPr>
      <w:r w:rsidRPr="00CF7274">
        <w:rPr>
          <w:b/>
        </w:rPr>
        <w:t xml:space="preserve">Индикативные показатели </w:t>
      </w:r>
    </w:p>
    <w:p w:rsidR="00492F68" w:rsidRDefault="00492F68" w:rsidP="00CF7274">
      <w:pPr>
        <w:ind w:firstLine="709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646"/>
      </w:tblGrid>
      <w:tr w:rsidR="00492F68" w:rsidTr="00492F68">
        <w:tc>
          <w:tcPr>
            <w:tcW w:w="1101" w:type="dxa"/>
          </w:tcPr>
          <w:p w:rsidR="00492F68" w:rsidRDefault="00492F68" w:rsidP="00CF7274">
            <w:pPr>
              <w:jc w:val="center"/>
              <w:rPr>
                <w:b/>
              </w:rPr>
            </w:pPr>
            <w:r w:rsidRPr="00D84903">
              <w:rPr>
                <w:b/>
              </w:rPr>
              <w:t xml:space="preserve">№ </w:t>
            </w:r>
            <w:proofErr w:type="gramStart"/>
            <w:r w:rsidRPr="00D84903">
              <w:rPr>
                <w:b/>
              </w:rPr>
              <w:t>п</w:t>
            </w:r>
            <w:proofErr w:type="gramEnd"/>
            <w:r w:rsidRPr="00D84903">
              <w:rPr>
                <w:b/>
              </w:rPr>
              <w:t>/п</w:t>
            </w:r>
          </w:p>
        </w:tc>
        <w:tc>
          <w:tcPr>
            <w:tcW w:w="8646" w:type="dxa"/>
          </w:tcPr>
          <w:p w:rsidR="00492F68" w:rsidRDefault="00492F68" w:rsidP="00CF7274">
            <w:pPr>
              <w:jc w:val="center"/>
              <w:rPr>
                <w:b/>
              </w:rPr>
            </w:pPr>
            <w:r w:rsidRPr="00D84903">
              <w:rPr>
                <w:b/>
              </w:rPr>
              <w:t>Наименование показателя</w:t>
            </w:r>
          </w:p>
        </w:tc>
      </w:tr>
      <w:tr w:rsidR="00492F68" w:rsidTr="00492F68">
        <w:tc>
          <w:tcPr>
            <w:tcW w:w="1101" w:type="dxa"/>
          </w:tcPr>
          <w:p w:rsidR="00492F68" w:rsidRDefault="00492F68" w:rsidP="00CF727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46" w:type="dxa"/>
          </w:tcPr>
          <w:p w:rsidR="00492F68" w:rsidRDefault="00492F68" w:rsidP="00CF727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 w:rsidRPr="00492F68">
              <w:t>1.</w:t>
            </w:r>
          </w:p>
        </w:tc>
        <w:tc>
          <w:tcPr>
            <w:tcW w:w="8646" w:type="dxa"/>
          </w:tcPr>
          <w:p w:rsidR="00492F68" w:rsidRPr="00492F68" w:rsidRDefault="00492F68" w:rsidP="00492F68">
            <w:pPr>
              <w:autoSpaceDE w:val="0"/>
              <w:autoSpaceDN w:val="0"/>
              <w:adjustRightInd w:val="0"/>
            </w:pPr>
            <w:r w:rsidRPr="00492F68">
              <w:t>Общее количество контрольных мероприятий без взаимодействия с контролируемым лицом, проведенных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 w:rsidRPr="00492F68">
              <w:t>2.</w:t>
            </w:r>
          </w:p>
        </w:tc>
        <w:tc>
          <w:tcPr>
            <w:tcW w:w="8646" w:type="dxa"/>
          </w:tcPr>
          <w:p w:rsidR="00492F68" w:rsidRPr="00492F68" w:rsidRDefault="00492F68" w:rsidP="00492F68">
            <w:r w:rsidRPr="00B76766">
              <w:t>Количество внеплановых контрольных мероприятий, проведенных за отчетный период при взаимодействии с контролируемым лицом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 w:rsidRPr="00492F68">
              <w:t>3.</w:t>
            </w:r>
          </w:p>
        </w:tc>
        <w:tc>
          <w:tcPr>
            <w:tcW w:w="8646" w:type="dxa"/>
          </w:tcPr>
          <w:p w:rsidR="00492F68" w:rsidRPr="00492F68" w:rsidRDefault="00492F68" w:rsidP="0029436B">
            <w:r w:rsidRPr="00B76766">
              <w:t>Количество внеплановых контрольных мероприятий, проведенных</w:t>
            </w:r>
            <w:r w:rsidR="000537DC">
              <w:t xml:space="preserve"> за отчетный период</w:t>
            </w:r>
            <w:r w:rsidR="00BA6D7F">
              <w:t xml:space="preserve"> на основании выявления </w:t>
            </w:r>
            <w:r w:rsidRPr="00B76766">
              <w:t xml:space="preserve"> соответствия объекта муниципального </w:t>
            </w:r>
            <w:r w:rsidR="007E6AC8">
              <w:t>лесного</w:t>
            </w:r>
            <w:r w:rsidRPr="00B76766">
              <w:t xml:space="preserve"> контроля параметрам, утвержденным</w:t>
            </w:r>
            <w:r w:rsidR="00113D79">
              <w:t xml:space="preserve"> перечнем индикаторов</w:t>
            </w:r>
            <w:r w:rsidRPr="00B76766">
              <w:t xml:space="preserve"> риска нарушения обязательных требований, или отклонения объекта муниципального </w:t>
            </w:r>
            <w:r w:rsidR="0029436B">
              <w:t>лесного</w:t>
            </w:r>
            <w:r w:rsidRPr="00B76766">
              <w:t xml:space="preserve"> контроля от таких параметров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 w:rsidRPr="00492F68">
              <w:t>4.</w:t>
            </w:r>
          </w:p>
        </w:tc>
        <w:tc>
          <w:tcPr>
            <w:tcW w:w="8646" w:type="dxa"/>
          </w:tcPr>
          <w:p w:rsidR="00492F68" w:rsidRPr="00492F68" w:rsidRDefault="00492F68" w:rsidP="00492F68">
            <w:r>
              <w:t>Количество предостережений о недопустимости нарушения обязательных требований, объявленных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 w:rsidRPr="00492F68">
              <w:t>5.</w:t>
            </w:r>
          </w:p>
        </w:tc>
        <w:tc>
          <w:tcPr>
            <w:tcW w:w="8646" w:type="dxa"/>
          </w:tcPr>
          <w:p w:rsidR="00492F68" w:rsidRPr="00492F68" w:rsidRDefault="00492F68" w:rsidP="00492F68">
            <w:r>
              <w:t>Количество контрольных мероприятий, по результатам которых выявлены на</w:t>
            </w:r>
            <w:r w:rsidR="000537DC">
              <w:t>рушения обязательных требований</w:t>
            </w:r>
            <w:r w:rsidR="00BA6D7F">
              <w:t>,</w:t>
            </w:r>
            <w:r>
              <w:t xml:space="preserve">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 w:rsidRPr="00492F68">
              <w:t>6.</w:t>
            </w:r>
          </w:p>
        </w:tc>
        <w:tc>
          <w:tcPr>
            <w:tcW w:w="8646" w:type="dxa"/>
          </w:tcPr>
          <w:p w:rsidR="00492F68" w:rsidRPr="00492F68" w:rsidRDefault="00492F68" w:rsidP="00492F68">
            <w:r>
              <w:t>Количество направленных в органы прокуратуры заявлений о согласовании про</w:t>
            </w:r>
            <w:r w:rsidR="000537DC">
              <w:t>ведения контрольных мероприятий</w:t>
            </w:r>
            <w:r w:rsidR="0029436B">
              <w:t>,</w:t>
            </w:r>
            <w:r>
              <w:t xml:space="preserve">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>
              <w:t>7.</w:t>
            </w:r>
          </w:p>
        </w:tc>
        <w:tc>
          <w:tcPr>
            <w:tcW w:w="8646" w:type="dxa"/>
          </w:tcPr>
          <w:p w:rsidR="00492F68" w:rsidRPr="00492F68" w:rsidRDefault="00492F68" w:rsidP="00492F68">
            <w:r w:rsidRPr="00492F68">
              <w:t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 их проведения,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>
              <w:t>8.</w:t>
            </w:r>
          </w:p>
        </w:tc>
        <w:tc>
          <w:tcPr>
            <w:tcW w:w="8646" w:type="dxa"/>
          </w:tcPr>
          <w:p w:rsidR="00492F68" w:rsidRPr="00492F68" w:rsidRDefault="00492F68" w:rsidP="00492F68">
            <w:r>
              <w:t>Общее количество учтенных объектов контроля на конец отчетного периода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>
              <w:t>9.</w:t>
            </w:r>
          </w:p>
        </w:tc>
        <w:tc>
          <w:tcPr>
            <w:tcW w:w="8646" w:type="dxa"/>
          </w:tcPr>
          <w:p w:rsidR="00492F68" w:rsidRPr="00492F68" w:rsidRDefault="00492F68" w:rsidP="00492F68">
            <w:r>
              <w:t>Общее количество жалоб, поданных контролируем</w:t>
            </w:r>
            <w:r w:rsidR="00FF4745">
              <w:t>ыми лицами в досудебном порядке</w:t>
            </w:r>
            <w:r w:rsidR="0029436B">
              <w:t>,</w:t>
            </w:r>
            <w:r>
              <w:t xml:space="preserve">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>
              <w:t>10.</w:t>
            </w:r>
          </w:p>
        </w:tc>
        <w:tc>
          <w:tcPr>
            <w:tcW w:w="8646" w:type="dxa"/>
          </w:tcPr>
          <w:p w:rsidR="00492F68" w:rsidRPr="00492F68" w:rsidRDefault="00492F68" w:rsidP="00492F68">
            <w:r w:rsidRPr="00DF607F">
              <w:rPr>
                <w:color w:val="000000" w:themeColor="text1"/>
              </w:rPr>
              <w:t>Количество</w:t>
            </w:r>
            <w:r>
              <w:t xml:space="preserve"> жалоб, поданных контролируемыми лицами в досудебном порядке, в отношении которых контрольным органом был нарушен срок рассмотрения,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Pr="00492F68" w:rsidRDefault="00492F68" w:rsidP="00492F68">
            <w:r>
              <w:lastRenderedPageBreak/>
              <w:t>11.</w:t>
            </w:r>
          </w:p>
        </w:tc>
        <w:tc>
          <w:tcPr>
            <w:tcW w:w="8646" w:type="dxa"/>
          </w:tcPr>
          <w:p w:rsidR="00492F68" w:rsidRPr="00492F68" w:rsidRDefault="00492F68" w:rsidP="00492F68">
            <w:r>
              <w:t xml:space="preserve">Количество жалоб, поданных контролируемыми лицами в досудебном порядке, по </w:t>
            </w:r>
            <w:proofErr w:type="gramStart"/>
            <w:r>
              <w:t>итогам</w:t>
            </w:r>
            <w:proofErr w:type="gramEnd"/>
            <w:r>
              <w:t xml:space="preserve"> рассмотрения которых принято решение о полной либо частичной отмене решения контрольного органа либо о признании действий (бездействия) должностных лиц контрольного </w:t>
            </w:r>
            <w:r w:rsidR="00FF4745">
              <w:t>органа</w:t>
            </w:r>
            <w:r w:rsidR="000537DC">
              <w:t xml:space="preserve"> незаконными</w:t>
            </w:r>
            <w:r w:rsidR="00BA6D7F">
              <w:t>,</w:t>
            </w:r>
            <w:r>
              <w:t xml:space="preserve"> за отчетный период</w:t>
            </w:r>
          </w:p>
        </w:tc>
      </w:tr>
      <w:tr w:rsidR="00492F68" w:rsidTr="00492F68">
        <w:tc>
          <w:tcPr>
            <w:tcW w:w="1101" w:type="dxa"/>
          </w:tcPr>
          <w:p w:rsidR="00492F68" w:rsidRDefault="00492F68" w:rsidP="00492F68">
            <w:r>
              <w:t>12.</w:t>
            </w:r>
          </w:p>
        </w:tc>
        <w:tc>
          <w:tcPr>
            <w:tcW w:w="8646" w:type="dxa"/>
          </w:tcPr>
          <w:p w:rsidR="00492F68" w:rsidRDefault="00492F68" w:rsidP="0029436B">
            <w:r>
              <w:t xml:space="preserve">Количество контрольных мероприятий, проведенных с грубым нарушением требований к организации и осуществлению муниципального </w:t>
            </w:r>
            <w:r w:rsidR="0029436B">
              <w:t>л</w:t>
            </w:r>
            <w:r w:rsidR="007F5C88">
              <w:t xml:space="preserve">есного </w:t>
            </w:r>
            <w:r>
              <w:t>контроля, результаты которых были признаны недействительными и (или) отменены, за отчетный период</w:t>
            </w:r>
          </w:p>
        </w:tc>
      </w:tr>
    </w:tbl>
    <w:p w:rsidR="00FD65A9" w:rsidRPr="00CF7274" w:rsidRDefault="00CF7274" w:rsidP="00CF7274">
      <w:pPr>
        <w:ind w:firstLine="709"/>
        <w:jc w:val="center"/>
        <w:rPr>
          <w:b/>
        </w:rPr>
      </w:pPr>
      <w:r w:rsidRPr="00CF7274">
        <w:rPr>
          <w:b/>
        </w:rPr>
        <w:t xml:space="preserve"> </w:t>
      </w:r>
    </w:p>
    <w:p w:rsidR="00FD65A9" w:rsidRPr="00CF7274" w:rsidRDefault="00FD65A9" w:rsidP="00FD65A9">
      <w:pPr>
        <w:ind w:firstLine="709"/>
        <w:jc w:val="center"/>
        <w:rPr>
          <w:b/>
        </w:rPr>
      </w:pPr>
    </w:p>
    <w:p w:rsidR="00FD65A9" w:rsidRDefault="00FD65A9" w:rsidP="00FD65A9">
      <w:pPr>
        <w:ind w:firstLine="709"/>
        <w:jc w:val="center"/>
      </w:pPr>
    </w:p>
    <w:p w:rsidR="00FD65A9" w:rsidRPr="00FD65A9" w:rsidRDefault="00FD65A9" w:rsidP="00FD65A9">
      <w:pPr>
        <w:autoSpaceDE w:val="0"/>
        <w:autoSpaceDN w:val="0"/>
        <w:adjustRightInd w:val="0"/>
        <w:rPr>
          <w:b/>
          <w:iCs/>
          <w:color w:val="000000"/>
        </w:rPr>
      </w:pPr>
      <w:r w:rsidRPr="00FD65A9">
        <w:rPr>
          <w:b/>
          <w:iCs/>
          <w:color w:val="000000"/>
        </w:rPr>
        <w:t xml:space="preserve">Председатель Городской Думы                        </w:t>
      </w:r>
      <w:r w:rsidRPr="00FD65A9">
        <w:rPr>
          <w:b/>
          <w:iCs/>
          <w:color w:val="000000"/>
        </w:rPr>
        <w:tab/>
      </w:r>
      <w:r w:rsidRPr="00FD65A9">
        <w:rPr>
          <w:b/>
          <w:iCs/>
          <w:color w:val="000000"/>
        </w:rPr>
        <w:tab/>
      </w:r>
      <w:r w:rsidRPr="00FD65A9">
        <w:rPr>
          <w:b/>
          <w:iCs/>
          <w:color w:val="000000"/>
        </w:rPr>
        <w:tab/>
      </w:r>
      <w:r w:rsidRPr="00FD65A9">
        <w:rPr>
          <w:b/>
          <w:iCs/>
          <w:color w:val="000000"/>
        </w:rPr>
        <w:tab/>
      </w:r>
      <w:r w:rsidRPr="00FD65A9">
        <w:rPr>
          <w:b/>
          <w:iCs/>
          <w:color w:val="000000"/>
        </w:rPr>
        <w:tab/>
        <w:t>А.П. Чихирьков</w:t>
      </w:r>
    </w:p>
    <w:p w:rsidR="00FD65A9" w:rsidRPr="00FD65A9" w:rsidRDefault="00FD65A9" w:rsidP="00FD65A9">
      <w:pPr>
        <w:autoSpaceDE w:val="0"/>
        <w:autoSpaceDN w:val="0"/>
        <w:adjustRightInd w:val="0"/>
        <w:rPr>
          <w:b/>
          <w:color w:val="000000"/>
        </w:rPr>
      </w:pPr>
    </w:p>
    <w:p w:rsidR="00FD65A9" w:rsidRPr="00FD65A9" w:rsidRDefault="00FD65A9" w:rsidP="00FD65A9">
      <w:pPr>
        <w:autoSpaceDE w:val="0"/>
        <w:autoSpaceDN w:val="0"/>
        <w:adjustRightInd w:val="0"/>
        <w:rPr>
          <w:b/>
          <w:color w:val="000000"/>
        </w:rPr>
      </w:pPr>
      <w:r w:rsidRPr="00FD65A9">
        <w:rPr>
          <w:b/>
          <w:color w:val="000000"/>
        </w:rPr>
        <w:t>Мэр города</w:t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</w:r>
      <w:r w:rsidRPr="00FD65A9">
        <w:rPr>
          <w:b/>
          <w:color w:val="000000"/>
        </w:rPr>
        <w:tab/>
        <w:t>Э.В. Симонов</w:t>
      </w:r>
    </w:p>
    <w:p w:rsidR="00FD65A9" w:rsidRDefault="00FD65A9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277B0A" w:rsidRDefault="00277B0A" w:rsidP="00FD65A9">
      <w:pPr>
        <w:ind w:firstLine="709"/>
        <w:jc w:val="center"/>
      </w:pPr>
    </w:p>
    <w:p w:rsidR="004A623B" w:rsidRDefault="004A623B" w:rsidP="003D774A"/>
    <w:sectPr w:rsidR="004A623B" w:rsidSect="006531B8">
      <w:headerReference w:type="even" r:id="rId9"/>
      <w:headerReference w:type="default" r:id="rId10"/>
      <w:pgSz w:w="11906" w:h="16838" w:code="9"/>
      <w:pgMar w:top="851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E88" w:rsidRDefault="00A90E88">
      <w:r>
        <w:separator/>
      </w:r>
    </w:p>
  </w:endnote>
  <w:endnote w:type="continuationSeparator" w:id="0">
    <w:p w:rsidR="00A90E88" w:rsidRDefault="00A9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E88" w:rsidRDefault="00A90E88">
      <w:r>
        <w:separator/>
      </w:r>
    </w:p>
  </w:footnote>
  <w:footnote w:type="continuationSeparator" w:id="0">
    <w:p w:rsidR="00A90E88" w:rsidRDefault="00A90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62CC">
      <w:rPr>
        <w:rStyle w:val="a5"/>
        <w:noProof/>
      </w:rPr>
      <w:t>3</w: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42458"/>
    <w:multiLevelType w:val="hybridMultilevel"/>
    <w:tmpl w:val="275EB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6A8"/>
    <w:rsid w:val="0000313A"/>
    <w:rsid w:val="000062C1"/>
    <w:rsid w:val="0002509F"/>
    <w:rsid w:val="000537DC"/>
    <w:rsid w:val="0005664E"/>
    <w:rsid w:val="00062718"/>
    <w:rsid w:val="00075F8F"/>
    <w:rsid w:val="000832FC"/>
    <w:rsid w:val="00096A57"/>
    <w:rsid w:val="000A073A"/>
    <w:rsid w:val="000E776A"/>
    <w:rsid w:val="00113623"/>
    <w:rsid w:val="00113D79"/>
    <w:rsid w:val="001D00F8"/>
    <w:rsid w:val="00230E17"/>
    <w:rsid w:val="00277B0A"/>
    <w:rsid w:val="0029436B"/>
    <w:rsid w:val="002A11E4"/>
    <w:rsid w:val="002A25B5"/>
    <w:rsid w:val="002A33F8"/>
    <w:rsid w:val="002C1B1A"/>
    <w:rsid w:val="002C6397"/>
    <w:rsid w:val="002D638F"/>
    <w:rsid w:val="002E54C2"/>
    <w:rsid w:val="00301824"/>
    <w:rsid w:val="00317D9B"/>
    <w:rsid w:val="00335ECE"/>
    <w:rsid w:val="00366AD2"/>
    <w:rsid w:val="00384078"/>
    <w:rsid w:val="003B67BB"/>
    <w:rsid w:val="003D774A"/>
    <w:rsid w:val="003E3A89"/>
    <w:rsid w:val="004713B9"/>
    <w:rsid w:val="00492F68"/>
    <w:rsid w:val="004A623B"/>
    <w:rsid w:val="004B6769"/>
    <w:rsid w:val="004C7A24"/>
    <w:rsid w:val="004E11D1"/>
    <w:rsid w:val="004F7945"/>
    <w:rsid w:val="00517590"/>
    <w:rsid w:val="005906A2"/>
    <w:rsid w:val="005A3F1D"/>
    <w:rsid w:val="005E2813"/>
    <w:rsid w:val="005E6828"/>
    <w:rsid w:val="006531B8"/>
    <w:rsid w:val="00665B4E"/>
    <w:rsid w:val="006835B0"/>
    <w:rsid w:val="00685116"/>
    <w:rsid w:val="0068519E"/>
    <w:rsid w:val="006923CC"/>
    <w:rsid w:val="006F1474"/>
    <w:rsid w:val="006F6562"/>
    <w:rsid w:val="00722B0B"/>
    <w:rsid w:val="00744DBD"/>
    <w:rsid w:val="00777742"/>
    <w:rsid w:val="007854A9"/>
    <w:rsid w:val="007C5BF6"/>
    <w:rsid w:val="007D36A8"/>
    <w:rsid w:val="007E6AC8"/>
    <w:rsid w:val="007F5C88"/>
    <w:rsid w:val="0087273A"/>
    <w:rsid w:val="008C5231"/>
    <w:rsid w:val="009135B2"/>
    <w:rsid w:val="009A75C0"/>
    <w:rsid w:val="009C4786"/>
    <w:rsid w:val="009D1971"/>
    <w:rsid w:val="00A90E88"/>
    <w:rsid w:val="00A95469"/>
    <w:rsid w:val="00AC62CC"/>
    <w:rsid w:val="00AC7D33"/>
    <w:rsid w:val="00AE4BF8"/>
    <w:rsid w:val="00AE5902"/>
    <w:rsid w:val="00AE6515"/>
    <w:rsid w:val="00AF7757"/>
    <w:rsid w:val="00B07FF9"/>
    <w:rsid w:val="00B269AE"/>
    <w:rsid w:val="00B27D9C"/>
    <w:rsid w:val="00B5245F"/>
    <w:rsid w:val="00B62FD1"/>
    <w:rsid w:val="00B758EB"/>
    <w:rsid w:val="00BA6D7F"/>
    <w:rsid w:val="00BF4EBD"/>
    <w:rsid w:val="00C47AE4"/>
    <w:rsid w:val="00C53F40"/>
    <w:rsid w:val="00C54E1A"/>
    <w:rsid w:val="00C65FF0"/>
    <w:rsid w:val="00C66935"/>
    <w:rsid w:val="00CB38E5"/>
    <w:rsid w:val="00CF7274"/>
    <w:rsid w:val="00D07B1D"/>
    <w:rsid w:val="00D31891"/>
    <w:rsid w:val="00D8165B"/>
    <w:rsid w:val="00D84903"/>
    <w:rsid w:val="00DB120A"/>
    <w:rsid w:val="00DD7981"/>
    <w:rsid w:val="00E23BEC"/>
    <w:rsid w:val="00E2747E"/>
    <w:rsid w:val="00E32B92"/>
    <w:rsid w:val="00E437DE"/>
    <w:rsid w:val="00E70619"/>
    <w:rsid w:val="00EC238D"/>
    <w:rsid w:val="00EF646F"/>
    <w:rsid w:val="00F27F78"/>
    <w:rsid w:val="00F41B79"/>
    <w:rsid w:val="00F6026C"/>
    <w:rsid w:val="00F6186F"/>
    <w:rsid w:val="00F8408D"/>
    <w:rsid w:val="00FD65A9"/>
    <w:rsid w:val="00FF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492F6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rsid w:val="00277B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77B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492F6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rsid w:val="00277B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77B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1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0;&#1076;&#1084;&#1080;&#1085;&#1080;&#1089;&#1090;&#1088;&#1072;&#1094;&#1080;&#1103;\&#1043;&#1044;5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B15D8-0058-4654-86C3-DB21F54E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ГД5_Решение.dot</Template>
  <TotalTime>0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Шпагина Лариса Николаевна</dc:creator>
  <cp:lastModifiedBy>Городская Дума города Усть-Илимска</cp:lastModifiedBy>
  <cp:revision>2</cp:revision>
  <cp:lastPrinted>2026-05-19T08:02:00Z</cp:lastPrinted>
  <dcterms:created xsi:type="dcterms:W3CDTF">2026-05-20T03:51:00Z</dcterms:created>
  <dcterms:modified xsi:type="dcterms:W3CDTF">2026-05-20T03:51:00Z</dcterms:modified>
</cp:coreProperties>
</file>